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75" w:rsidRDefault="00027875" w:rsidP="006D2588"/>
    <w:p w:rsidR="00027875" w:rsidRPr="00CD33EE" w:rsidRDefault="00027875" w:rsidP="003F22C6">
      <w:pPr>
        <w:jc w:val="right"/>
      </w:pPr>
      <w:r>
        <w:t>ПРИЛОЖЕНИЕ</w:t>
      </w:r>
      <w:r w:rsidRPr="00BD5BD9">
        <w:t xml:space="preserve"> </w:t>
      </w:r>
      <w:r>
        <w:t>№ 13</w:t>
      </w:r>
    </w:p>
    <w:p w:rsidR="00027875" w:rsidRPr="00BD5BD9" w:rsidRDefault="00027875" w:rsidP="003F22C6">
      <w:pPr>
        <w:jc w:val="right"/>
      </w:pPr>
      <w:r w:rsidRPr="00BD5BD9">
        <w:t xml:space="preserve">к решению Думы </w:t>
      </w:r>
      <w:r>
        <w:t>Ницинского</w:t>
      </w:r>
      <w:r w:rsidRPr="00BD5BD9"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7875" w:rsidRDefault="00027875" w:rsidP="003F22C6">
      <w:pPr>
        <w:jc w:val="right"/>
      </w:pPr>
      <w:r w:rsidRPr="00BD5BD9">
        <w:t xml:space="preserve">                                                                           </w:t>
      </w:r>
      <w:r>
        <w:t xml:space="preserve">                      </w:t>
      </w:r>
      <w:r w:rsidRPr="00BD5BD9">
        <w:t xml:space="preserve"> сельского поселения</w:t>
      </w:r>
    </w:p>
    <w:p w:rsidR="00027875" w:rsidRPr="00BD5BD9" w:rsidRDefault="00027875" w:rsidP="003F22C6">
      <w:pPr>
        <w:jc w:val="right"/>
      </w:pPr>
      <w:r>
        <w:t>от 27.12.2016 № 125</w:t>
      </w:r>
    </w:p>
    <w:p w:rsidR="00027875" w:rsidRPr="00BD5BD9" w:rsidRDefault="00027875" w:rsidP="00257EDA">
      <w:r w:rsidRPr="00BD5BD9">
        <w:t xml:space="preserve">                                                                                                               </w:t>
      </w:r>
      <w:r w:rsidRPr="00BD5BD9">
        <w:tab/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027875" w:rsidRPr="00BD5BD9" w:rsidRDefault="00027875" w:rsidP="00642DDF">
      <w:pPr>
        <w:jc w:val="center"/>
      </w:pPr>
      <w:r w:rsidRPr="00BD5BD9">
        <w:t xml:space="preserve">Перечень главных администраторов источников </w:t>
      </w:r>
    </w:p>
    <w:p w:rsidR="00027875" w:rsidRDefault="00027875" w:rsidP="003F22C6">
      <w:pPr>
        <w:jc w:val="center"/>
      </w:pPr>
      <w:r w:rsidRPr="00BD5BD9">
        <w:t xml:space="preserve">финансирования дефицита бюджета Ницинского сельского поселения  </w:t>
      </w:r>
    </w:p>
    <w:p w:rsidR="00027875" w:rsidRPr="00BD5BD9" w:rsidRDefault="00027875" w:rsidP="003F22C6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3260"/>
        <w:gridCol w:w="4927"/>
      </w:tblGrid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F96664" w:rsidRDefault="00027875" w:rsidP="00BD5BD9">
            <w:pPr>
              <w:jc w:val="center"/>
            </w:pPr>
            <w:r w:rsidRPr="00F96664">
              <w:t>Код главного администратора доходов бюджета</w:t>
            </w:r>
          </w:p>
        </w:tc>
        <w:tc>
          <w:tcPr>
            <w:tcW w:w="3260" w:type="dxa"/>
          </w:tcPr>
          <w:p w:rsidR="00027875" w:rsidRPr="00F96664" w:rsidRDefault="00027875" w:rsidP="00BD5BD9">
            <w:pPr>
              <w:jc w:val="center"/>
            </w:pPr>
            <w:r w:rsidRPr="00F96664">
              <w:t>Код вида доходов  местного бюджета</w:t>
            </w:r>
          </w:p>
        </w:tc>
        <w:tc>
          <w:tcPr>
            <w:tcW w:w="4927" w:type="dxa"/>
          </w:tcPr>
          <w:p w:rsidR="00027875" w:rsidRPr="00F96664" w:rsidRDefault="00027875" w:rsidP="00BD5BD9">
            <w:pPr>
              <w:jc w:val="center"/>
            </w:pPr>
            <w:r w:rsidRPr="00F96664">
              <w:t>Наименование главного администратора, администратора доходов бюджета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  <w:rPr>
                <w:b/>
              </w:rPr>
            </w:pPr>
            <w:r w:rsidRPr="00BD5BD9">
              <w:rPr>
                <w:b/>
              </w:rPr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</w:p>
        </w:tc>
        <w:tc>
          <w:tcPr>
            <w:tcW w:w="4927" w:type="dxa"/>
          </w:tcPr>
          <w:p w:rsidR="00027875" w:rsidRPr="00BD5BD9" w:rsidRDefault="00027875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Администрация Ницинского сельского поселения 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01 02 00 00 10 0000 710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 валюте Российской Федерации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01 02 00 00 10 0000 810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Погашение бюджет</w:t>
            </w:r>
            <w:r>
              <w:t xml:space="preserve">ами сельских поселений </w:t>
            </w:r>
            <w:r w:rsidRPr="00BD5BD9">
              <w:t xml:space="preserve"> кредитов </w:t>
            </w:r>
            <w:r>
              <w:t xml:space="preserve">от кредитных организаций </w:t>
            </w:r>
            <w:r w:rsidRPr="00BD5BD9">
              <w:t>в валюте Российской Федерации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01 03 01 00 10 0000 710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Получение кредитов от других бюджетов бюджетной систе</w:t>
            </w:r>
            <w:r>
              <w:t>мы Российской Федерации бюджетами 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в валюте Российской Федерации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01 03 01 00 10 0000 810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01 05 02 01 10 0000 510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 xml:space="preserve">ов сельских </w:t>
            </w:r>
            <w:r w:rsidRPr="00BD5BD9">
              <w:t xml:space="preserve"> поселени</w:t>
            </w:r>
            <w:r>
              <w:t>й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  <w:p w:rsidR="00027875" w:rsidRPr="00BD5BD9" w:rsidRDefault="00027875" w:rsidP="00B42F3F">
            <w:pPr>
              <w:jc w:val="center"/>
            </w:pP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01 05 02 01 10 0000 610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  <w:p w:rsidR="00027875" w:rsidRPr="00BD5BD9" w:rsidRDefault="00027875" w:rsidP="00B42F3F">
            <w:pPr>
              <w:jc w:val="center"/>
            </w:pP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01 06 04 01 10 0000 810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Исполнение</w:t>
            </w:r>
            <w:r>
              <w:t xml:space="preserve"> муниципальных гарантий </w:t>
            </w:r>
            <w:r w:rsidRPr="00BD5BD9">
              <w:t xml:space="preserve">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>
              <w:t>требования гаранта к принципалу</w:t>
            </w:r>
            <w:r w:rsidRPr="00BD5BD9">
              <w:t xml:space="preserve"> либо обусловлено уступкой гаранту прав требования бенефициара к принципалу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01 06 05 01 10 0000 640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Возврат бюджетных кредитов, предоставлен</w:t>
            </w:r>
            <w:r>
              <w:t>ных юридическим лицам из бюджетов</w:t>
            </w:r>
            <w:r w:rsidRPr="00BD5BD9">
              <w:t xml:space="preserve"> </w:t>
            </w:r>
            <w:r>
              <w:t>сельских поселений</w:t>
            </w:r>
            <w:r w:rsidRPr="00BD5BD9">
              <w:t xml:space="preserve"> в валюте Российской Федерации</w:t>
            </w:r>
          </w:p>
        </w:tc>
      </w:tr>
      <w:tr w:rsidR="00027875" w:rsidRPr="00BD5BD9" w:rsidTr="00BD5BD9">
        <w:trPr>
          <w:trHeight w:val="180"/>
        </w:trPr>
        <w:tc>
          <w:tcPr>
            <w:tcW w:w="1843" w:type="dxa"/>
          </w:tcPr>
          <w:p w:rsidR="00027875" w:rsidRPr="00BD5BD9" w:rsidRDefault="00027875" w:rsidP="00B42F3F">
            <w:pPr>
              <w:jc w:val="center"/>
            </w:pPr>
            <w:r w:rsidRPr="00BD5BD9">
              <w:t>920</w:t>
            </w:r>
          </w:p>
        </w:tc>
        <w:tc>
          <w:tcPr>
            <w:tcW w:w="3260" w:type="dxa"/>
          </w:tcPr>
          <w:p w:rsidR="00027875" w:rsidRPr="00BD5BD9" w:rsidRDefault="00027875" w:rsidP="00B42F3F">
            <w:pPr>
              <w:jc w:val="center"/>
            </w:pPr>
            <w:r w:rsidRPr="00BD5BD9">
              <w:t>01 06 05 01 10 0000 540</w:t>
            </w:r>
          </w:p>
        </w:tc>
        <w:tc>
          <w:tcPr>
            <w:tcW w:w="4927" w:type="dxa"/>
          </w:tcPr>
          <w:p w:rsidR="00027875" w:rsidRPr="00BD5BD9" w:rsidRDefault="00027875" w:rsidP="001B0B60">
            <w:pPr>
              <w:jc w:val="both"/>
            </w:pPr>
            <w:r w:rsidRPr="00BD5BD9">
              <w:t>Предоставление бюджетных кредитов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в валюте Российской Федерации</w:t>
            </w:r>
          </w:p>
        </w:tc>
      </w:tr>
    </w:tbl>
    <w:p w:rsidR="00027875" w:rsidRPr="00F3038C" w:rsidRDefault="00027875" w:rsidP="00F3038C"/>
    <w:p w:rsidR="00027875" w:rsidRPr="00F3038C" w:rsidRDefault="00027875" w:rsidP="00F3038C"/>
    <w:p w:rsidR="00027875" w:rsidRPr="00F3038C" w:rsidRDefault="00027875" w:rsidP="00F3038C"/>
    <w:p w:rsidR="00027875" w:rsidRPr="00F3038C" w:rsidRDefault="00027875" w:rsidP="00F3038C"/>
    <w:p w:rsidR="00027875" w:rsidRPr="00F3038C" w:rsidRDefault="00027875" w:rsidP="00F3038C">
      <w:pPr>
        <w:tabs>
          <w:tab w:val="left" w:pos="5145"/>
        </w:tabs>
      </w:pPr>
      <w:r>
        <w:tab/>
      </w:r>
    </w:p>
    <w:p w:rsidR="00027875" w:rsidRDefault="00027875" w:rsidP="00F3038C"/>
    <w:p w:rsidR="00027875" w:rsidRDefault="00027875" w:rsidP="00F3038C"/>
    <w:p w:rsidR="00027875" w:rsidRPr="00F3038C" w:rsidRDefault="00027875" w:rsidP="00F3038C">
      <w:pPr>
        <w:tabs>
          <w:tab w:val="left" w:pos="2010"/>
        </w:tabs>
      </w:pPr>
    </w:p>
    <w:sectPr w:rsidR="00027875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27875"/>
    <w:rsid w:val="0003469B"/>
    <w:rsid w:val="00034BEA"/>
    <w:rsid w:val="00036732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98"/>
    <w:rsid w:val="001164A8"/>
    <w:rsid w:val="001173EE"/>
    <w:rsid w:val="00120313"/>
    <w:rsid w:val="001204B9"/>
    <w:rsid w:val="0012161F"/>
    <w:rsid w:val="00121663"/>
    <w:rsid w:val="00122FDD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0B60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26B8"/>
    <w:rsid w:val="00212C0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57EDA"/>
    <w:rsid w:val="0026056B"/>
    <w:rsid w:val="00260800"/>
    <w:rsid w:val="00261241"/>
    <w:rsid w:val="002615F9"/>
    <w:rsid w:val="002667C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9CD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07A45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4E8E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2588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59C3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1D58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49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0542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1F6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6DAD"/>
    <w:rsid w:val="00CC7334"/>
    <w:rsid w:val="00CC745F"/>
    <w:rsid w:val="00CC7F28"/>
    <w:rsid w:val="00CD01A5"/>
    <w:rsid w:val="00CD02BB"/>
    <w:rsid w:val="00CD33EE"/>
    <w:rsid w:val="00CD46E0"/>
    <w:rsid w:val="00CD484A"/>
    <w:rsid w:val="00CE0545"/>
    <w:rsid w:val="00CE29CB"/>
    <w:rsid w:val="00CE33E3"/>
    <w:rsid w:val="00CE5F63"/>
    <w:rsid w:val="00CE62B6"/>
    <w:rsid w:val="00CE6559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5B5"/>
    <w:rsid w:val="00EC5B18"/>
    <w:rsid w:val="00EC66A8"/>
    <w:rsid w:val="00EC6CE9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35BC1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664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367</Words>
  <Characters>2098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2017-02-01T07:24:00Z</cp:lastPrinted>
  <dcterms:created xsi:type="dcterms:W3CDTF">2013-12-27T05:08:00Z</dcterms:created>
  <dcterms:modified xsi:type="dcterms:W3CDTF">2017-02-01T07:25:00Z</dcterms:modified>
</cp:coreProperties>
</file>